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0E5" w:rsidRDefault="004860E5" w:rsidP="004860E5">
      <w:pPr>
        <w:pStyle w:val="NoSpacing"/>
      </w:pPr>
      <w:r>
        <w:rPr>
          <w:u w:val="single"/>
        </w:rPr>
        <w:t>Richard ELYOT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4860E5" w:rsidRDefault="004860E5" w:rsidP="004860E5">
      <w:pPr>
        <w:pStyle w:val="NoSpacing"/>
      </w:pPr>
      <w:r>
        <w:t xml:space="preserve">of </w:t>
      </w:r>
      <w:proofErr w:type="spellStart"/>
      <w:r>
        <w:t>Smithwick</w:t>
      </w:r>
      <w:proofErr w:type="spellEnd"/>
      <w:r>
        <w:t>, Sussex.</w:t>
      </w:r>
      <w:r w:rsidR="00E35898">
        <w:t xml:space="preserve"> Husbandman.</w:t>
      </w:r>
      <w:bookmarkStart w:id="0" w:name="_GoBack"/>
      <w:bookmarkEnd w:id="0"/>
    </w:p>
    <w:p w:rsidR="004860E5" w:rsidRDefault="004860E5" w:rsidP="004860E5">
      <w:pPr>
        <w:pStyle w:val="NoSpacing"/>
      </w:pPr>
    </w:p>
    <w:p w:rsidR="004860E5" w:rsidRDefault="004860E5" w:rsidP="004860E5">
      <w:pPr>
        <w:pStyle w:val="NoSpacing"/>
      </w:pPr>
    </w:p>
    <w:p w:rsidR="004860E5" w:rsidRDefault="004860E5" w:rsidP="004860E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p.368)</w:t>
      </w:r>
    </w:p>
    <w:p w:rsidR="004860E5" w:rsidRDefault="004860E5" w:rsidP="004860E5">
      <w:pPr>
        <w:pStyle w:val="NoSpacing"/>
      </w:pPr>
    </w:p>
    <w:p w:rsidR="004860E5" w:rsidRDefault="004860E5" w:rsidP="004860E5">
      <w:pPr>
        <w:pStyle w:val="NoSpacing"/>
      </w:pPr>
    </w:p>
    <w:p w:rsidR="004860E5" w:rsidRPr="00A57C84" w:rsidRDefault="004860E5" w:rsidP="004860E5">
      <w:pPr>
        <w:pStyle w:val="NoSpacing"/>
      </w:pPr>
      <w:r>
        <w:t>14 December 2016</w:t>
      </w:r>
    </w:p>
    <w:p w:rsidR="006B2F86" w:rsidRPr="004860E5" w:rsidRDefault="00494FF1" w:rsidP="00E71FC3">
      <w:pPr>
        <w:pStyle w:val="NoSpacing"/>
      </w:pPr>
    </w:p>
    <w:sectPr w:rsidR="006B2F86" w:rsidRPr="004860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0E5" w:rsidRDefault="004860E5" w:rsidP="00E71FC3">
      <w:pPr>
        <w:spacing w:after="0" w:line="240" w:lineRule="auto"/>
      </w:pPr>
      <w:r>
        <w:separator/>
      </w:r>
    </w:p>
  </w:endnote>
  <w:endnote w:type="continuationSeparator" w:id="0">
    <w:p w:rsidR="004860E5" w:rsidRDefault="004860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0E5" w:rsidRDefault="004860E5" w:rsidP="00E71FC3">
      <w:pPr>
        <w:spacing w:after="0" w:line="240" w:lineRule="auto"/>
      </w:pPr>
      <w:r>
        <w:separator/>
      </w:r>
    </w:p>
  </w:footnote>
  <w:footnote w:type="continuationSeparator" w:id="0">
    <w:p w:rsidR="004860E5" w:rsidRDefault="004860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0E5"/>
    <w:rsid w:val="00157375"/>
    <w:rsid w:val="001A7C09"/>
    <w:rsid w:val="004860E5"/>
    <w:rsid w:val="00733BE7"/>
    <w:rsid w:val="00AB52E8"/>
    <w:rsid w:val="00B16D3F"/>
    <w:rsid w:val="00E3589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012AC"/>
  <w15:chartTrackingRefBased/>
  <w15:docId w15:val="{49318D89-5B23-46CA-BFA6-D9BFDC75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2016-12-14T21:35:00Z</dcterms:created>
  <dcterms:modified xsi:type="dcterms:W3CDTF">2016-12-14T21:37:00Z</dcterms:modified>
</cp:coreProperties>
</file>